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9E10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7E19E10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9E10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9E10A" w14:textId="77777777" w:rsidR="00C44B8B" w:rsidRPr="0073431B" w:rsidRDefault="009B482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B482C">
              <w:rPr>
                <w:b/>
                <w:sz w:val="26"/>
                <w:szCs w:val="26"/>
                <w:lang w:val="en-US"/>
              </w:rPr>
              <w:t>203C_169</w:t>
            </w:r>
          </w:p>
        </w:tc>
      </w:tr>
      <w:tr w:rsidR="00C44B8B" w14:paraId="7E19E10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9E10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9E10D" w14:textId="77777777" w:rsidR="00C44B8B" w:rsidRPr="009B482C" w:rsidRDefault="0094286F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9B482C">
              <w:rPr>
                <w:b/>
                <w:sz w:val="26"/>
                <w:szCs w:val="26"/>
                <w:lang w:val="en-US"/>
              </w:rPr>
              <w:t>2216496</w:t>
            </w:r>
            <w:r w:rsidR="00C44B8B" w:rsidRPr="009B482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14:paraId="7E19E10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E19E11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7E19E11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7E19E11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7E19E11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7E19E114" w14:textId="77777777" w:rsidR="00C44B8B" w:rsidRPr="00CB6078" w:rsidRDefault="00C44B8B" w:rsidP="00C44B8B"/>
    <w:p w14:paraId="7E19E115" w14:textId="77777777" w:rsidR="00C44B8B" w:rsidRPr="00CB6078" w:rsidRDefault="00C44B8B" w:rsidP="00C44B8B"/>
    <w:p w14:paraId="7E19E116" w14:textId="77777777" w:rsidR="00C44B8B" w:rsidRPr="00CB6078" w:rsidRDefault="00C44B8B" w:rsidP="00C44B8B"/>
    <w:p w14:paraId="7E19E11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7E19E118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5210B" w:rsidRPr="0015210B">
        <w:rPr>
          <w:b/>
          <w:sz w:val="26"/>
          <w:szCs w:val="26"/>
        </w:rPr>
        <w:t>(</w:t>
      </w:r>
      <w:r w:rsidR="00DC1FDC" w:rsidRPr="00EC6119">
        <w:rPr>
          <w:b/>
          <w:sz w:val="26"/>
          <w:szCs w:val="26"/>
        </w:rPr>
        <w:t>Кронштейн У</w:t>
      </w:r>
      <w:proofErr w:type="gramStart"/>
      <w:r w:rsidR="00DC1FDC" w:rsidRPr="00EC6119">
        <w:rPr>
          <w:b/>
          <w:sz w:val="26"/>
          <w:szCs w:val="26"/>
        </w:rPr>
        <w:t>1</w:t>
      </w:r>
      <w:proofErr w:type="gramEnd"/>
      <w:r w:rsidR="00DC1FDC" w:rsidRPr="00EC6119">
        <w:rPr>
          <w:b/>
          <w:sz w:val="26"/>
          <w:szCs w:val="26"/>
        </w:rPr>
        <w:t xml:space="preserve"> 3.407.1-143.8.40</w:t>
      </w:r>
      <w:r w:rsidR="0015210B" w:rsidRPr="0015210B">
        <w:rPr>
          <w:b/>
          <w:sz w:val="26"/>
          <w:szCs w:val="26"/>
        </w:rPr>
        <w:t>)</w:t>
      </w:r>
      <w:r w:rsidR="00EE480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EE4802">
        <w:rPr>
          <w:b/>
          <w:sz w:val="26"/>
          <w:szCs w:val="26"/>
          <w:u w:val="single"/>
        </w:rPr>
        <w:t>203</w:t>
      </w:r>
      <w:r w:rsidR="00F115B9" w:rsidRPr="00EE4802">
        <w:rPr>
          <w:b/>
          <w:sz w:val="26"/>
          <w:szCs w:val="26"/>
          <w:u w:val="single"/>
          <w:lang w:val="en-US"/>
        </w:rPr>
        <w:t>C</w:t>
      </w:r>
    </w:p>
    <w:p w14:paraId="7E19E11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E19E11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7E19E11B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</w:t>
      </w:r>
      <w:r w:rsidRPr="0015210B">
        <w:rPr>
          <w:sz w:val="24"/>
          <w:szCs w:val="24"/>
        </w:rPr>
        <w:t xml:space="preserve">, характеристики </w:t>
      </w:r>
      <w:r w:rsidR="00D601A5" w:rsidRPr="0015210B">
        <w:rPr>
          <w:sz w:val="24"/>
          <w:szCs w:val="24"/>
        </w:rPr>
        <w:t>траверс</w:t>
      </w:r>
      <w:r w:rsidR="004F4E9E" w:rsidRPr="0015210B">
        <w:rPr>
          <w:sz w:val="24"/>
          <w:szCs w:val="24"/>
        </w:rPr>
        <w:t xml:space="preserve"> должны соответствовать </w:t>
      </w:r>
      <w:r w:rsidR="001759FB" w:rsidRPr="0015210B">
        <w:rPr>
          <w:sz w:val="24"/>
          <w:szCs w:val="24"/>
        </w:rPr>
        <w:t>требованиям</w:t>
      </w:r>
      <w:r w:rsidR="00EE4802">
        <w:rPr>
          <w:sz w:val="24"/>
          <w:szCs w:val="24"/>
        </w:rPr>
        <w:t xml:space="preserve"> </w:t>
      </w:r>
      <w:r w:rsidR="00904596" w:rsidRPr="0015210B">
        <w:rPr>
          <w:sz w:val="24"/>
          <w:szCs w:val="24"/>
        </w:rPr>
        <w:t>Т</w:t>
      </w:r>
      <w:bookmarkStart w:id="2" w:name="Поле4"/>
      <w:r w:rsidR="0094286F" w:rsidRPr="0015210B">
        <w:rPr>
          <w:sz w:val="24"/>
          <w:szCs w:val="24"/>
        </w:rPr>
        <w:t>ипового проекта 3.407.1-143.8.40</w:t>
      </w:r>
      <w:r w:rsidR="0073431B" w:rsidRPr="0015210B">
        <w:rPr>
          <w:sz w:val="24"/>
          <w:szCs w:val="24"/>
        </w:rPr>
        <w:t>.</w:t>
      </w:r>
      <w:bookmarkEnd w:id="2"/>
    </w:p>
    <w:p w14:paraId="7E19E11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E19E11D" w14:textId="77777777" w:rsidR="00EE4802" w:rsidRDefault="00612811" w:rsidP="00EE48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sz w:val="24"/>
          <w:szCs w:val="24"/>
        </w:rPr>
        <w:t xml:space="preserve"> </w:t>
      </w:r>
      <w:r w:rsidR="00EE4802">
        <w:rPr>
          <w:b/>
          <w:bCs/>
          <w:sz w:val="26"/>
          <w:szCs w:val="26"/>
        </w:rPr>
        <w:t xml:space="preserve">Общие требования. </w:t>
      </w:r>
    </w:p>
    <w:p w14:paraId="7E19E11E" w14:textId="77777777" w:rsidR="00EE4802" w:rsidRDefault="00EE4802" w:rsidP="00EE48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7E19E11F" w14:textId="77777777" w:rsidR="00EE4802" w:rsidRDefault="00EE4802" w:rsidP="00EE48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7E19E120" w14:textId="77777777"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E19E121" w14:textId="77777777"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19E122" w14:textId="77777777"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E19E123" w14:textId="77777777"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E19E124" w14:textId="77777777"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E19E125" w14:textId="77777777"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E19E126" w14:textId="77777777"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E19E127" w14:textId="77777777" w:rsidR="00EE4802" w:rsidRDefault="00EE4802" w:rsidP="00EE480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7E19E128" w14:textId="77777777" w:rsidR="00EE4802" w:rsidRDefault="00EE4802" w:rsidP="00EE480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E19E129" w14:textId="77777777" w:rsidR="00EE4802" w:rsidRDefault="00EE4802" w:rsidP="00EE480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E19E12A" w14:textId="77777777" w:rsidR="00EE4802" w:rsidRDefault="00EE4802" w:rsidP="00EE48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7E19E12B" w14:textId="77777777" w:rsidR="00EE4802" w:rsidRDefault="00EE4802" w:rsidP="00EE480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5210B">
        <w:rPr>
          <w:sz w:val="24"/>
          <w:szCs w:val="24"/>
        </w:rPr>
        <w:t>Типового проекта 3.407.1-143.8.40</w:t>
      </w:r>
      <w:r>
        <w:rPr>
          <w:sz w:val="26"/>
          <w:szCs w:val="26"/>
        </w:rPr>
        <w:t>;</w:t>
      </w:r>
    </w:p>
    <w:p w14:paraId="7E19E12C" w14:textId="77777777" w:rsidR="00EE4802" w:rsidRDefault="00EE4802" w:rsidP="00EE480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E19E12D" w14:textId="77777777" w:rsidR="00EE4802" w:rsidRDefault="00EE4802" w:rsidP="00EE48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7E19E12E" w14:textId="77777777" w:rsidR="00EE4802" w:rsidRDefault="00EE4802" w:rsidP="00EE480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E19E12F" w14:textId="77777777" w:rsidR="00EE4802" w:rsidRDefault="00EE4802" w:rsidP="00EE480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7E19E130" w14:textId="77777777"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E19E131" w14:textId="77777777"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7E19E132" w14:textId="77777777"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7E19E133" w14:textId="77777777"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7E19E134" w14:textId="77777777"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E19E135" w14:textId="77777777" w:rsidR="00EE4802" w:rsidRDefault="00EE4802" w:rsidP="00EE48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E19E136" w14:textId="77777777"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E19E137" w14:textId="77777777"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19E138" w14:textId="77777777" w:rsidR="00EE4802" w:rsidRDefault="00EE4802" w:rsidP="00EE48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E19E139" w14:textId="77777777"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E19E13A" w14:textId="77777777"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19E13B" w14:textId="77777777" w:rsidR="00EE4802" w:rsidRDefault="00EE4802" w:rsidP="00EE48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E19E13C" w14:textId="77777777"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7E19E13D" w14:textId="77777777"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7E19E13E" w14:textId="77777777"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14:paraId="7E19E13F" w14:textId="77777777"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E19E140" w14:textId="77777777"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14:paraId="7E19E141" w14:textId="77777777" w:rsidR="00EE4802" w:rsidRDefault="00EE4802" w:rsidP="00EE48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7E19E142" w14:textId="77777777" w:rsidR="00EE4802" w:rsidRDefault="00EE4802" w:rsidP="00EE480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E19E143" w14:textId="77777777" w:rsidR="00EE4802" w:rsidRDefault="00EE4802" w:rsidP="00EE480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E19E144" w14:textId="77777777" w:rsidR="00EE4802" w:rsidRDefault="00EE4802" w:rsidP="00EE480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E19E145" w14:textId="77777777" w:rsidR="00EE4802" w:rsidRDefault="00EE4802" w:rsidP="00EE48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E19E146" w14:textId="77777777" w:rsidR="00EE4802" w:rsidRDefault="00EE4802" w:rsidP="00EE480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19E147" w14:textId="77777777" w:rsidR="006D1941" w:rsidRPr="00CB6078" w:rsidRDefault="006D1941" w:rsidP="00451C4D">
      <w:pPr>
        <w:rPr>
          <w:sz w:val="26"/>
          <w:szCs w:val="26"/>
        </w:rPr>
      </w:pPr>
    </w:p>
    <w:p w14:paraId="7E19E148" w14:textId="77777777" w:rsidR="001D6900" w:rsidRPr="00CB6078" w:rsidRDefault="001D6900" w:rsidP="00451C4D">
      <w:pPr>
        <w:rPr>
          <w:sz w:val="26"/>
          <w:szCs w:val="26"/>
        </w:rPr>
      </w:pPr>
    </w:p>
    <w:p w14:paraId="7E19E149" w14:textId="77777777" w:rsidR="004A2665" w:rsidRPr="00CB6078" w:rsidRDefault="004A2665" w:rsidP="00451C4D">
      <w:pPr>
        <w:rPr>
          <w:sz w:val="26"/>
          <w:szCs w:val="26"/>
        </w:rPr>
      </w:pPr>
    </w:p>
    <w:p w14:paraId="7E19E14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E19E14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7E19E14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9E14F" w14:textId="77777777" w:rsidR="00DD10E4" w:rsidRDefault="00DD10E4">
      <w:r>
        <w:separator/>
      </w:r>
    </w:p>
  </w:endnote>
  <w:endnote w:type="continuationSeparator" w:id="0">
    <w:p w14:paraId="7E19E150" w14:textId="77777777" w:rsidR="00DD10E4" w:rsidRDefault="00DD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9E14D" w14:textId="77777777" w:rsidR="00DD10E4" w:rsidRDefault="00DD10E4">
      <w:r>
        <w:separator/>
      </w:r>
    </w:p>
  </w:footnote>
  <w:footnote w:type="continuationSeparator" w:id="0">
    <w:p w14:paraId="7E19E14E" w14:textId="77777777" w:rsidR="00DD10E4" w:rsidRDefault="00DD1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9E15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E19E15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5AA4AF9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6F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32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10B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39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F49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52F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4527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596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286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82C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952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35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5EC9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1FDC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0E4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802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19E1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F30AD-ABCB-47B8-A5A9-5EAF631FE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84744-849A-4F8E-ADBF-95F41044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1E541A-F5BC-4534-8F0E-085520DE9037}">
  <ds:schemaRefs>
    <ds:schemaRef ds:uri="http://schemas.microsoft.com/sharepoint/v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29BA9A4-12FE-4EBF-AEAC-B80000F70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1024</Words>
  <Characters>5839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2016-03-03T09:12:00Z</dcterms:created>
  <dcterms:modified xsi:type="dcterms:W3CDTF">2016-03-03T09:12:00Z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